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193F97" w14:textId="77777777" w:rsidR="00692B65" w:rsidRDefault="00692B65" w:rsidP="00692B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SPRYNG</w:t>
      </w:r>
      <w:r>
        <w:rPr>
          <w:rFonts w:ascii="Times New Roman" w:hAnsi="Times New Roman" w:cs="Times New Roman"/>
        </w:rPr>
        <w:t xml:space="preserve">      (fl.1483)</w:t>
      </w:r>
    </w:p>
    <w:p w14:paraId="24A94665" w14:textId="77777777" w:rsidR="00692B65" w:rsidRDefault="00692B65" w:rsidP="00692B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Hadleigh, Suffolk. Yeoman.</w:t>
      </w:r>
    </w:p>
    <w:p w14:paraId="0CFE4F8F" w14:textId="77777777" w:rsidR="00692B65" w:rsidRDefault="00692B65" w:rsidP="00692B65">
      <w:pPr>
        <w:rPr>
          <w:rFonts w:ascii="Times New Roman" w:hAnsi="Times New Roman" w:cs="Times New Roman"/>
        </w:rPr>
      </w:pPr>
    </w:p>
    <w:p w14:paraId="133EE3A3" w14:textId="77777777" w:rsidR="00692B65" w:rsidRDefault="00692B65" w:rsidP="00692B65">
      <w:pPr>
        <w:rPr>
          <w:rFonts w:ascii="Times New Roman" w:hAnsi="Times New Roman" w:cs="Times New Roman"/>
        </w:rPr>
      </w:pPr>
    </w:p>
    <w:p w14:paraId="6EAFB104" w14:textId="77777777" w:rsidR="00692B65" w:rsidRDefault="00692B65" w:rsidP="00692B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Cokett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Ampton</w:t>
      </w:r>
      <w:proofErr w:type="spellEnd"/>
      <w:r>
        <w:rPr>
          <w:rFonts w:ascii="Times New Roman" w:hAnsi="Times New Roman" w:cs="Times New Roman"/>
        </w:rPr>
        <w:t>(q.v.) brought a plaint of debt against him, Nicholas</w:t>
      </w:r>
    </w:p>
    <w:p w14:paraId="6526C742" w14:textId="77777777" w:rsidR="00692B65" w:rsidRDefault="00692B65" w:rsidP="00692B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Barnard(q.v.) and John </w:t>
      </w:r>
      <w:proofErr w:type="spellStart"/>
      <w:r>
        <w:rPr>
          <w:rFonts w:ascii="Times New Roman" w:hAnsi="Times New Roman" w:cs="Times New Roman"/>
        </w:rPr>
        <w:t>Nele</w:t>
      </w:r>
      <w:proofErr w:type="spellEnd"/>
      <w:r>
        <w:rPr>
          <w:rFonts w:ascii="Times New Roman" w:hAnsi="Times New Roman" w:cs="Times New Roman"/>
        </w:rPr>
        <w:t>(q.v.), both of Hadleigh.</w:t>
      </w:r>
    </w:p>
    <w:p w14:paraId="1BB722E5" w14:textId="77777777" w:rsidR="00692B65" w:rsidRDefault="00692B65" w:rsidP="00692B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5BC25E97" w14:textId="77777777" w:rsidR="00692B65" w:rsidRDefault="00692B65" w:rsidP="00692B65">
      <w:pPr>
        <w:rPr>
          <w:rFonts w:ascii="Times New Roman" w:hAnsi="Times New Roman" w:cs="Times New Roman"/>
        </w:rPr>
      </w:pPr>
    </w:p>
    <w:p w14:paraId="4AB3B7EC" w14:textId="77777777" w:rsidR="00692B65" w:rsidRDefault="00692B65" w:rsidP="00692B65">
      <w:pPr>
        <w:rPr>
          <w:rFonts w:ascii="Times New Roman" w:hAnsi="Times New Roman" w:cs="Times New Roman"/>
        </w:rPr>
      </w:pPr>
    </w:p>
    <w:p w14:paraId="6BA3B63E" w14:textId="77777777" w:rsidR="00692B65" w:rsidRPr="00AA57E1" w:rsidRDefault="00692B65" w:rsidP="00692B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July 2019</w:t>
      </w:r>
    </w:p>
    <w:p w14:paraId="6C879336" w14:textId="77777777" w:rsidR="006B2F86" w:rsidRPr="00E71FC3" w:rsidRDefault="00692B6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325AD" w14:textId="77777777" w:rsidR="00692B65" w:rsidRDefault="00692B65" w:rsidP="00E71FC3">
      <w:r>
        <w:separator/>
      </w:r>
    </w:p>
  </w:endnote>
  <w:endnote w:type="continuationSeparator" w:id="0">
    <w:p w14:paraId="7DD2903B" w14:textId="77777777" w:rsidR="00692B65" w:rsidRDefault="00692B6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828A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75F94" w14:textId="77777777" w:rsidR="00692B65" w:rsidRDefault="00692B65" w:rsidP="00E71FC3">
      <w:r>
        <w:separator/>
      </w:r>
    </w:p>
  </w:footnote>
  <w:footnote w:type="continuationSeparator" w:id="0">
    <w:p w14:paraId="1D796D18" w14:textId="77777777" w:rsidR="00692B65" w:rsidRDefault="00692B6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B65"/>
    <w:rsid w:val="001A7C09"/>
    <w:rsid w:val="00577BD5"/>
    <w:rsid w:val="00656CBA"/>
    <w:rsid w:val="00692B65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018D2"/>
  <w15:chartTrackingRefBased/>
  <w15:docId w15:val="{1305C885-D63C-4368-9314-967F10790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B6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2019-08-14T19:01:00Z</dcterms:created>
  <dcterms:modified xsi:type="dcterms:W3CDTF">2019-08-14T19:02:00Z</dcterms:modified>
</cp:coreProperties>
</file>